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FCB" w:rsidRDefault="00FD2FCB" w:rsidP="00FD2F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BOTISHAM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D2FCB" w:rsidRDefault="00FD2FCB" w:rsidP="00FD2FCB">
      <w:pPr>
        <w:rPr>
          <w:rFonts w:ascii="Times New Roman" w:hAnsi="Times New Roman" w:cs="Times New Roman"/>
        </w:rPr>
      </w:pPr>
    </w:p>
    <w:p w:rsidR="00FD2FCB" w:rsidRDefault="00FD2FCB" w:rsidP="00FD2FCB">
      <w:pPr>
        <w:rPr>
          <w:rFonts w:ascii="Times New Roman" w:hAnsi="Times New Roman" w:cs="Times New Roman"/>
        </w:rPr>
      </w:pPr>
    </w:p>
    <w:p w:rsidR="00FD2FCB" w:rsidRDefault="00FD2FCB" w:rsidP="00FD2F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John Grey of Ashwell, Hertfordshire(q.v.).</w:t>
      </w:r>
    </w:p>
    <w:p w:rsidR="00FD2FCB" w:rsidRDefault="00FD2FCB" w:rsidP="00FD2F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FD2FCB" w:rsidRDefault="00FD2FCB" w:rsidP="00FD2FCB">
      <w:pPr>
        <w:rPr>
          <w:rFonts w:ascii="Times New Roman" w:hAnsi="Times New Roman" w:cs="Times New Roman"/>
        </w:rPr>
      </w:pPr>
    </w:p>
    <w:p w:rsidR="00FD2FCB" w:rsidRDefault="00FD2FCB" w:rsidP="00FD2FCB">
      <w:pPr>
        <w:rPr>
          <w:rFonts w:ascii="Times New Roman" w:hAnsi="Times New Roman" w:cs="Times New Roman"/>
        </w:rPr>
      </w:pPr>
    </w:p>
    <w:p w:rsidR="00FD2FCB" w:rsidRDefault="00FD2FCB" w:rsidP="00FD2F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March 2017</w:t>
      </w:r>
    </w:p>
    <w:p w:rsidR="006B2F86" w:rsidRPr="00E71FC3" w:rsidRDefault="00FD2FC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2FCB" w:rsidRDefault="00FD2FCB" w:rsidP="00E71FC3">
      <w:r>
        <w:separator/>
      </w:r>
    </w:p>
  </w:endnote>
  <w:endnote w:type="continuationSeparator" w:id="0">
    <w:p w:rsidR="00FD2FCB" w:rsidRDefault="00FD2FC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2FCB" w:rsidRDefault="00FD2FCB" w:rsidP="00E71FC3">
      <w:r>
        <w:separator/>
      </w:r>
    </w:p>
  </w:footnote>
  <w:footnote w:type="continuationSeparator" w:id="0">
    <w:p w:rsidR="00FD2FCB" w:rsidRDefault="00FD2FC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FC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D2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B0C3D8-314F-495B-AF7F-D69ADCAD1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D2FC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2017-03-19T18:48:00Z</dcterms:created>
  <dcterms:modified xsi:type="dcterms:W3CDTF">2017-03-19T18:48:00Z</dcterms:modified>
</cp:coreProperties>
</file>